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E960BB" w:rsidR="006E5D65" w:rsidP="00F7400B" w:rsidRDefault="00997F14" w14:paraId="285729AC" w14:textId="72FAFD25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9A4E11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9A4E11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32E6722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4DB5B3EE" w14:textId="5D755EB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Pr="00423119" w:rsidR="00256939">
        <w:rPr>
          <w:rFonts w:ascii="Corbel" w:hAnsi="Corbel"/>
          <w:i/>
          <w:smallCaps/>
          <w:sz w:val="24"/>
          <w:szCs w:val="24"/>
        </w:rPr>
        <w:t>20</w:t>
      </w:r>
      <w:r w:rsidRPr="00423119" w:rsidR="00D5002F">
        <w:rPr>
          <w:rFonts w:ascii="Corbel" w:hAnsi="Corbel"/>
          <w:i/>
          <w:smallCaps/>
          <w:sz w:val="24"/>
          <w:szCs w:val="24"/>
        </w:rPr>
        <w:t>2</w:t>
      </w:r>
      <w:r w:rsidR="002D6891">
        <w:rPr>
          <w:rFonts w:ascii="Corbel" w:hAnsi="Corbel"/>
          <w:i/>
          <w:smallCaps/>
          <w:sz w:val="24"/>
          <w:szCs w:val="24"/>
        </w:rPr>
        <w:t>3</w:t>
      </w:r>
      <w:r w:rsidRPr="00423119" w:rsidR="00256939">
        <w:rPr>
          <w:rFonts w:ascii="Corbel" w:hAnsi="Corbel"/>
          <w:i/>
          <w:smallCaps/>
          <w:sz w:val="24"/>
          <w:szCs w:val="24"/>
        </w:rPr>
        <w:t>-202</w:t>
      </w:r>
      <w:r w:rsidR="002D6891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4EC49E08" w14:textId="0B2D61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</w:p>
    <w:p w:rsidRPr="00EA4832" w:rsidR="00445970" w:rsidP="00EA4832" w:rsidRDefault="00445970" w14:paraId="67EF7A50" w14:textId="67D2102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Pr="00423119" w:rsidR="00256939">
        <w:rPr>
          <w:rFonts w:ascii="Corbel" w:hAnsi="Corbel"/>
          <w:sz w:val="20"/>
          <w:szCs w:val="20"/>
        </w:rPr>
        <w:t>20</w:t>
      </w:r>
      <w:r w:rsidRPr="00423119" w:rsidR="00B50AA8">
        <w:rPr>
          <w:rFonts w:ascii="Corbel" w:hAnsi="Corbel"/>
          <w:sz w:val="20"/>
          <w:szCs w:val="20"/>
        </w:rPr>
        <w:t>2</w:t>
      </w:r>
      <w:r w:rsidR="002D6891">
        <w:rPr>
          <w:rFonts w:ascii="Corbel" w:hAnsi="Corbel"/>
          <w:sz w:val="20"/>
          <w:szCs w:val="20"/>
        </w:rPr>
        <w:t>3</w:t>
      </w:r>
      <w:r w:rsidRPr="00423119" w:rsidR="00256939">
        <w:rPr>
          <w:rFonts w:ascii="Corbel" w:hAnsi="Corbel"/>
          <w:sz w:val="20"/>
          <w:szCs w:val="20"/>
        </w:rPr>
        <w:t>/202</w:t>
      </w:r>
      <w:r w:rsidR="002D6891">
        <w:rPr>
          <w:rFonts w:ascii="Corbel" w:hAnsi="Corbel"/>
          <w:sz w:val="20"/>
          <w:szCs w:val="20"/>
        </w:rPr>
        <w:t>4</w:t>
      </w:r>
    </w:p>
    <w:p w:rsidRPr="009C54AE" w:rsidR="0085747A" w:rsidP="009C54AE" w:rsidRDefault="0085747A" w14:paraId="69342DF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1D56EC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7B77D960" w14:textId="77777777">
        <w:tc>
          <w:tcPr>
            <w:tcW w:w="2694" w:type="dxa"/>
            <w:vAlign w:val="center"/>
          </w:tcPr>
          <w:p w:rsidRPr="009C54AE" w:rsidR="0085747A" w:rsidP="009C54AE" w:rsidRDefault="00C05F44" w14:paraId="440855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D0CDE7" w14:textId="56E7B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Pr="009C54AE" w:rsidR="0085747A" w:rsidTr="00B819C8" w14:paraId="76867FDD" w14:textId="77777777">
        <w:tc>
          <w:tcPr>
            <w:tcW w:w="2694" w:type="dxa"/>
            <w:vAlign w:val="center"/>
          </w:tcPr>
          <w:p w:rsidRPr="009C54AE" w:rsidR="0085747A" w:rsidP="009C54AE" w:rsidRDefault="00C05F44" w14:paraId="3FDB3C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8ACC1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6EB899B" w14:textId="77777777">
        <w:tc>
          <w:tcPr>
            <w:tcW w:w="2694" w:type="dxa"/>
            <w:vAlign w:val="center"/>
          </w:tcPr>
          <w:p w:rsidRPr="009C54AE" w:rsidR="0085747A" w:rsidP="00EA4832" w:rsidRDefault="0085747A" w14:paraId="20E443B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70076646" w14:textId="074748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Kolegium Nauk Społecznych / Instytut Pedagogiki</w:t>
            </w:r>
          </w:p>
        </w:tc>
      </w:tr>
      <w:tr w:rsidRPr="009C54AE" w:rsidR="0085747A" w:rsidTr="00B819C8" w14:paraId="33571071" w14:textId="77777777">
        <w:tc>
          <w:tcPr>
            <w:tcW w:w="2694" w:type="dxa"/>
            <w:vAlign w:val="center"/>
          </w:tcPr>
          <w:p w:rsidRPr="009C54AE" w:rsidR="0085747A" w:rsidP="009C54AE" w:rsidRDefault="0085747A" w14:paraId="750AFB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E4946" w14:paraId="414C9E06" w14:textId="3F7B5A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48D9A74D" w14:textId="77777777">
        <w:tc>
          <w:tcPr>
            <w:tcW w:w="2694" w:type="dxa"/>
            <w:vAlign w:val="center"/>
          </w:tcPr>
          <w:p w:rsidRPr="009C54AE" w:rsidR="0085747A" w:rsidP="009C54AE" w:rsidRDefault="0085747A" w14:paraId="2E1E84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63D6F749" w14:textId="755D27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00B819C8" w14:paraId="437AA240" w14:textId="77777777">
        <w:tc>
          <w:tcPr>
            <w:tcW w:w="2694" w:type="dxa"/>
            <w:vAlign w:val="center"/>
          </w:tcPr>
          <w:p w:rsidRPr="009C54AE" w:rsidR="0085747A" w:rsidP="009C54AE" w:rsidRDefault="00DE4A14" w14:paraId="60F411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508E95" w14:textId="29C05C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69EFD432" w14:textId="77777777">
        <w:tc>
          <w:tcPr>
            <w:tcW w:w="2694" w:type="dxa"/>
            <w:vAlign w:val="center"/>
          </w:tcPr>
          <w:p w:rsidRPr="009C54AE" w:rsidR="0085747A" w:rsidP="009C54AE" w:rsidRDefault="0085747A" w14:paraId="52AF4C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2A285FCC" w14:textId="06BB34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1767E5F6" w14:textId="77777777">
        <w:tc>
          <w:tcPr>
            <w:tcW w:w="2694" w:type="dxa"/>
            <w:vAlign w:val="center"/>
          </w:tcPr>
          <w:p w:rsidRPr="009C54AE" w:rsidR="0085747A" w:rsidP="009C54AE" w:rsidRDefault="0085747A" w14:paraId="30AC80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64BBE5B3" w14:textId="2D39AC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B819C8" w14:paraId="1AB5D6D6" w14:textId="77777777">
        <w:tc>
          <w:tcPr>
            <w:tcW w:w="2694" w:type="dxa"/>
            <w:vAlign w:val="center"/>
          </w:tcPr>
          <w:p w:rsidRPr="009C54AE" w:rsidR="0085747A" w:rsidP="009C54AE" w:rsidRDefault="0085747A" w14:paraId="07EDD1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4985525F" w14:textId="1F623B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Pr="009C54AE" w:rsidR="0085747A" w:rsidTr="00B819C8" w14:paraId="7253239B" w14:textId="77777777">
        <w:tc>
          <w:tcPr>
            <w:tcW w:w="2694" w:type="dxa"/>
            <w:vAlign w:val="center"/>
          </w:tcPr>
          <w:p w:rsidRPr="009C54AE" w:rsidR="0085747A" w:rsidP="009C54AE" w:rsidRDefault="0085747A" w14:paraId="4CFF9E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256939" w:rsidRDefault="009344CE" w14:paraId="057B9D6D" w14:textId="574664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</w:t>
            </w:r>
            <w:r w:rsidRPr="00470455" w:rsidR="00256939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psychologiczn</w:t>
            </w: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>o-</w:t>
            </w:r>
            <w:r w:rsidRPr="00470455" w:rsidR="0025693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pedagogiczne </w:t>
            </w:r>
          </w:p>
        </w:tc>
      </w:tr>
      <w:tr w:rsidRPr="009C54AE" w:rsidR="00923D7D" w:rsidTr="00B819C8" w14:paraId="4555BD7E" w14:textId="77777777">
        <w:tc>
          <w:tcPr>
            <w:tcW w:w="2694" w:type="dxa"/>
            <w:vAlign w:val="center"/>
          </w:tcPr>
          <w:p w:rsidRPr="009C54AE" w:rsidR="00923D7D" w:rsidP="009C54AE" w:rsidRDefault="00923D7D" w14:paraId="7A89D6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56939" w14:paraId="14EF8F36" w14:textId="1262A8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0C23072" w14:textId="77777777">
        <w:tc>
          <w:tcPr>
            <w:tcW w:w="2694" w:type="dxa"/>
            <w:vAlign w:val="center"/>
          </w:tcPr>
          <w:p w:rsidRPr="009C54AE" w:rsidR="0085747A" w:rsidP="009C54AE" w:rsidRDefault="0085747A" w14:paraId="055371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06430A" w:rsidRDefault="00DE4946" w14:paraId="6D333697" w14:textId="5F4BB1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L</w:t>
            </w:r>
            <w:r w:rsidR="0006430A">
              <w:rPr>
                <w:rFonts w:ascii="Corbel" w:hAnsi="Corbel"/>
                <w:b w:val="0"/>
                <w:sz w:val="24"/>
                <w:szCs w:val="24"/>
              </w:rPr>
              <w:t>.</w:t>
            </w:r>
            <w:bookmarkStart w:name="_GoBack" w:id="0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 xml:space="preserve"> Morska </w:t>
            </w:r>
          </w:p>
        </w:tc>
      </w:tr>
      <w:tr w:rsidRPr="009C54AE" w:rsidR="0085747A" w:rsidTr="00B819C8" w14:paraId="2578175B" w14:textId="77777777">
        <w:tc>
          <w:tcPr>
            <w:tcW w:w="2694" w:type="dxa"/>
            <w:vAlign w:val="center"/>
          </w:tcPr>
          <w:p w:rsidRPr="009C54AE" w:rsidR="0085747A" w:rsidP="009C54AE" w:rsidRDefault="0085747A" w14:paraId="14C96D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E7479FA" w14:textId="7156DB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0B24C5F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CCC632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804029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7CE442A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256939" w14:paraId="0E882031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5BDD0A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9E046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F598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7F36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09C12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7A6A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94F11B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9670E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B40F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3CD5C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86CBC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256939" w14:paraId="0646F42F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56939" w14:paraId="1747B94A" w14:textId="20817F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359C1C48" w14:textId="5EE117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40F5CC2D" w14:textId="51320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A6A1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39E06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7289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507C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79F73D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B2C40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6BAA7B3E" w14:textId="07670B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0797DD5C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6813B63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743154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00F83B28" w:rsidRDefault="00632D4F" w14:paraId="43934950" w14:textId="448445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27529" w:rsidR="002F36BD" w:rsidP="002F36BD" w:rsidRDefault="002F36BD" w14:paraId="4CE2A5C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2F36BD" w:rsidP="00F83B28" w:rsidRDefault="002F36BD" w14:paraId="0CD11A1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638895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00F83B28" w:rsidRDefault="00E22FBC" w14:paraId="09D6737E" w14:textId="04A11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Pr="00256939" w:rsidR="00256939" w:rsidP="00F83B28" w:rsidRDefault="00256939" w14:paraId="472B1FC8" w14:textId="656CF4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</w:p>
    <w:p w:rsidR="009C54AE" w:rsidP="009C54AE" w:rsidRDefault="009C54AE" w14:paraId="03195B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E960BB" w14:paraId="7ED5365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492AE5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5F67E29B" w14:textId="77777777">
        <w:tc>
          <w:tcPr>
            <w:tcW w:w="9670" w:type="dxa"/>
          </w:tcPr>
          <w:p w:rsidRPr="009C54AE" w:rsidR="0085747A" w:rsidP="009C54AE" w:rsidRDefault="00256939" w14:paraId="1A36ADB3" w14:textId="43E9A0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:rsidRPr="009C54AE" w:rsidR="0085747A" w:rsidP="009C54AE" w:rsidRDefault="0085747A" w14:paraId="3EB2760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P="009C54AE" w:rsidRDefault="00153C41" w14:paraId="2F6D474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0E532E28" w14:textId="14143DB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w:rsidRPr="00C05F44" w:rsidR="0085747A" w:rsidP="009C54AE" w:rsidRDefault="0085747A" w14:paraId="281E68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18BC64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5A421A5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51A5F9C3" w14:textId="77777777">
        <w:tc>
          <w:tcPr>
            <w:tcW w:w="851" w:type="dxa"/>
            <w:vAlign w:val="center"/>
          </w:tcPr>
          <w:p w:rsidRPr="009C54AE" w:rsidR="0085747A" w:rsidP="009C54AE" w:rsidRDefault="0085747A" w14:paraId="34F923D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B4373" w14:paraId="54E0DDB3" w14:textId="16216D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pojęciami z zakresu pedagogiki przydatnymi </w:t>
            </w:r>
            <w:r w:rsidR="009F6261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Pr="009C54AE" w:rsidR="0085747A" w:rsidTr="00923D7D" w14:paraId="4FFAC37B" w14:textId="77777777">
        <w:tc>
          <w:tcPr>
            <w:tcW w:w="851" w:type="dxa"/>
            <w:vAlign w:val="center"/>
          </w:tcPr>
          <w:p w:rsidRPr="009C54AE" w:rsidR="0085747A" w:rsidP="009C54AE" w:rsidRDefault="00256939" w14:paraId="676B9098" w14:textId="36F29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A64CA" w14:paraId="2497007F" w14:textId="488E4CB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wczesnoszkolnej. </w:t>
            </w:r>
          </w:p>
        </w:tc>
      </w:tr>
      <w:tr w:rsidRPr="009C54AE" w:rsidR="0085747A" w:rsidTr="00923D7D" w14:paraId="215972F6" w14:textId="77777777">
        <w:tc>
          <w:tcPr>
            <w:tcW w:w="851" w:type="dxa"/>
            <w:vAlign w:val="center"/>
          </w:tcPr>
          <w:p w:rsidRPr="009C54AE" w:rsidR="0085747A" w:rsidP="009C54AE" w:rsidRDefault="0085747A" w14:paraId="622A1A20" w14:textId="4ACAF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BB4373" w14:paraId="043932AB" w14:textId="2A876E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</w:t>
            </w:r>
            <w:r w:rsidR="000B5E6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F0004" w:rsidTr="00923D7D" w14:paraId="323F7FC8" w14:textId="77777777">
        <w:tc>
          <w:tcPr>
            <w:tcW w:w="851" w:type="dxa"/>
            <w:vAlign w:val="center"/>
          </w:tcPr>
          <w:p w:rsidRPr="009C54AE" w:rsidR="008F0004" w:rsidP="009C54AE" w:rsidRDefault="008F0004" w14:paraId="3D9900E0" w14:textId="7D41D4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B4373" w14:paraId="31C373D5" w14:textId="1A41C7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Pr="009C54AE" w:rsidR="008F0004" w:rsidTr="00923D7D" w14:paraId="20EA8262" w14:textId="77777777">
        <w:tc>
          <w:tcPr>
            <w:tcW w:w="851" w:type="dxa"/>
            <w:vAlign w:val="center"/>
          </w:tcPr>
          <w:p w:rsidRPr="009C54AE" w:rsidR="008F0004" w:rsidP="009C54AE" w:rsidRDefault="008F0004" w14:paraId="05A2B70A" w14:textId="5A4875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A64CA" w14:paraId="4E54A92A" w14:textId="16226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F90009" w:rsidTr="00923D7D" w14:paraId="163783A0" w14:textId="77777777">
        <w:tc>
          <w:tcPr>
            <w:tcW w:w="851" w:type="dxa"/>
            <w:vAlign w:val="center"/>
          </w:tcPr>
          <w:p w:rsidR="00F90009" w:rsidP="009C54AE" w:rsidRDefault="00F90009" w14:paraId="776B2AF6" w14:textId="1426B1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90009" w:rsidP="009C54AE" w:rsidRDefault="00F90009" w14:paraId="655C04F8" w14:textId="27E9A4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Pr="009C54AE" w:rsidR="00991851" w:rsidTr="00923D7D" w14:paraId="76F6F403" w14:textId="77777777">
        <w:tc>
          <w:tcPr>
            <w:tcW w:w="851" w:type="dxa"/>
            <w:vAlign w:val="center"/>
          </w:tcPr>
          <w:p w:rsidR="00991851" w:rsidP="009C54AE" w:rsidRDefault="00BA64CA" w14:paraId="43D539F1" w14:textId="7C419F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:rsidR="00991851" w:rsidP="009C54AE" w:rsidRDefault="00BA64CA" w14:paraId="661CB920" w14:textId="70B50E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:rsidRPr="009C54AE" w:rsidR="0085747A" w:rsidP="009C54AE" w:rsidRDefault="0085747A" w14:paraId="7F9BFA9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1DEA6288" w14:textId="13A75B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3D2BA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0071620A" w14:paraId="65789E3E" w14:textId="77777777">
        <w:tc>
          <w:tcPr>
            <w:tcW w:w="1701" w:type="dxa"/>
            <w:vAlign w:val="center"/>
          </w:tcPr>
          <w:p w:rsidRPr="009C54AE" w:rsidR="0085747A" w:rsidP="009C54AE" w:rsidRDefault="0085747A" w14:paraId="0657D1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71FCE4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DE356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3DBB1036" w14:textId="77777777">
        <w:tc>
          <w:tcPr>
            <w:tcW w:w="1701" w:type="dxa"/>
          </w:tcPr>
          <w:p w:rsidRPr="009C54AE" w:rsidR="0085747A" w:rsidP="009C54AE" w:rsidRDefault="0085747A" w14:paraId="5F5BA5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CC2AD6" w:rsidRDefault="00BA64CA" w14:paraId="59DFD507" w14:textId="6B6D19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k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>ontekst społeczny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>, przyrodniczy, lingwistyczny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 xml:space="preserve"> i kulturowy w nauczaniu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obcego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zdefiniuje czynniki, które wpływają na przyswajanie języka. </w:t>
            </w:r>
          </w:p>
        </w:tc>
        <w:tc>
          <w:tcPr>
            <w:tcW w:w="1873" w:type="dxa"/>
          </w:tcPr>
          <w:p w:rsidRPr="00BA5FE8" w:rsidR="00BA5FE8" w:rsidP="00BA5FE8" w:rsidRDefault="00BA5FE8" w14:paraId="0F892CF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:rsidRPr="009C54AE" w:rsidR="0085747A" w:rsidP="00BA5FE8" w:rsidRDefault="0085747A" w14:paraId="7AFC57A3" w14:textId="66719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45ED09A2" w14:textId="77777777">
        <w:tc>
          <w:tcPr>
            <w:tcW w:w="1701" w:type="dxa"/>
          </w:tcPr>
          <w:p w:rsidRPr="009C54AE" w:rsidR="0085747A" w:rsidP="009C54AE" w:rsidRDefault="0085747A" w14:paraId="4C69B5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B23AB" w:rsidP="00CC2AD6" w:rsidRDefault="00BA64CA" w14:paraId="1F2E752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:rsidRPr="009C54AE" w:rsidR="00AD4678" w:rsidP="00CC2AD6" w:rsidRDefault="00F90009" w14:paraId="0E580C63" w14:textId="075D3E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</w:tcPr>
          <w:p w:rsidRPr="00BA5FE8" w:rsidR="00BA5FE8" w:rsidP="00BA5FE8" w:rsidRDefault="00BA5FE8" w14:paraId="4F240C7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BA5FE8" w:rsidRDefault="0085747A" w14:paraId="62DFFCAB" w14:textId="1DD776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22C55F9E" w14:textId="77777777">
        <w:tc>
          <w:tcPr>
            <w:tcW w:w="1701" w:type="dxa"/>
          </w:tcPr>
          <w:p w:rsidRPr="009C54AE" w:rsidR="0085747A" w:rsidP="009C54AE" w:rsidRDefault="0085747A" w14:paraId="319759B4" w14:textId="5BFB5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5F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7B23AB" w:rsidP="00CC2AD6" w:rsidRDefault="00C22D10" w14:paraId="5A276C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role nauczyciela w nauczaniu języka obcego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 i opisze miejsce języków obcych w edukacji przedszkolnej i wczesnoszkolnej. </w:t>
            </w:r>
          </w:p>
          <w:p w:rsidRPr="009C54AE" w:rsidR="0085747A" w:rsidP="00CC2AD6" w:rsidRDefault="00F90009" w14:paraId="16591DAB" w14:textId="54519E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</w:tcPr>
          <w:p w:rsidRPr="00BA5FE8" w:rsidR="00BA5FE8" w:rsidP="00BA5FE8" w:rsidRDefault="00BA5FE8" w14:paraId="007345A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Pr="009C54AE" w:rsidR="0085747A" w:rsidP="00BA5FE8" w:rsidRDefault="0085747A" w14:paraId="73D3E356" w14:textId="41EC9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1AE7E18" w14:textId="77777777">
        <w:tc>
          <w:tcPr>
            <w:tcW w:w="1701" w:type="dxa"/>
          </w:tcPr>
          <w:p w:rsidRPr="009C54AE" w:rsidR="00BA5FE8" w:rsidP="009C54AE" w:rsidRDefault="00BA5FE8" w14:paraId="428BFB28" w14:textId="315AC2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B23AB" w:rsidP="00CC2AD6" w:rsidRDefault="00C22D10" w14:paraId="73F22C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wczesnoszkolnym. </w:t>
            </w:r>
          </w:p>
          <w:p w:rsidRPr="009C54AE" w:rsidR="00BA5FE8" w:rsidP="00CC2AD6" w:rsidRDefault="00F90009" w14:paraId="0F2F0F2B" w14:textId="15C6DC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języka obcego w odpowiedni sposób. </w:t>
            </w:r>
          </w:p>
        </w:tc>
        <w:tc>
          <w:tcPr>
            <w:tcW w:w="1873" w:type="dxa"/>
          </w:tcPr>
          <w:p w:rsidRPr="00BA5FE8" w:rsidR="00BA5FE8" w:rsidP="00BA5FE8" w:rsidRDefault="00BA5FE8" w14:paraId="2B8F42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BA5FE8" w:rsidR="00BA5FE8" w:rsidP="00BA5FE8" w:rsidRDefault="00BA5FE8" w14:paraId="1B658BBC" w14:textId="4994918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16CD33B9" w14:textId="77777777">
        <w:tc>
          <w:tcPr>
            <w:tcW w:w="1701" w:type="dxa"/>
          </w:tcPr>
          <w:p w:rsidR="00BA5FE8" w:rsidP="009C54AE" w:rsidRDefault="00BA5FE8" w14:paraId="2031B2E7" w14:textId="5486C6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Pr="00BA5FE8" w:rsidR="00BA5FE8" w:rsidP="00BA5FE8" w:rsidRDefault="00BA5FE8" w14:paraId="66310096" w14:textId="01E7443E">
            <w:pPr>
              <w:jc w:val="center"/>
            </w:pPr>
          </w:p>
        </w:tc>
        <w:tc>
          <w:tcPr>
            <w:tcW w:w="6096" w:type="dxa"/>
          </w:tcPr>
          <w:p w:rsidRPr="009C54AE" w:rsidR="00BA5FE8" w:rsidP="00CC2AD6" w:rsidRDefault="00C22D10" w14:paraId="00F05935" w14:textId="170D0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</w:tcPr>
          <w:p w:rsidRPr="00BA5FE8" w:rsidR="00BA5FE8" w:rsidP="00BA5FE8" w:rsidRDefault="00BA5FE8" w14:paraId="639F440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:rsidRPr="00BA5FE8" w:rsidR="00BA5FE8" w:rsidP="00BA5FE8" w:rsidRDefault="00BA5FE8" w14:paraId="1F9AF59C" w14:textId="4A20FE6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31F7FF3" w14:textId="77777777">
        <w:tc>
          <w:tcPr>
            <w:tcW w:w="1701" w:type="dxa"/>
          </w:tcPr>
          <w:p w:rsidRPr="009C54AE" w:rsidR="00BA5FE8" w:rsidP="009C54AE" w:rsidRDefault="00BA5FE8" w14:paraId="539FA27B" w14:textId="752C5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BA5FE8" w:rsidP="00CC2AD6" w:rsidRDefault="00C22D10" w14:paraId="2E292AD7" w14:textId="0AC5AD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BA5FE8" w:rsidR="00BA5FE8" w:rsidP="00BA5FE8" w:rsidRDefault="00BA5FE8" w14:paraId="7C5D51FE" w14:textId="6ECBA01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Pr="009C54AE" w:rsidR="0085747A" w:rsidP="009C54AE" w:rsidRDefault="0085747A" w14:paraId="08F1F0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449744D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A38ADD0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B71103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bookmarkStart w:name="_Hlk113476415" w:id="1"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328D" w14:paraId="6C67481C" w14:textId="77777777">
        <w:tc>
          <w:tcPr>
            <w:tcW w:w="9520" w:type="dxa"/>
          </w:tcPr>
          <w:p w:rsidRPr="009C54AE" w:rsidR="0085747A" w:rsidP="009C54AE" w:rsidRDefault="0085747A" w14:paraId="6B88711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C5D0B" w:rsidR="00CC2AD6" w:rsidTr="009D328D" w14:paraId="3DD9F32D" w14:textId="77777777">
        <w:tc>
          <w:tcPr>
            <w:tcW w:w="9520" w:type="dxa"/>
          </w:tcPr>
          <w:p w:rsidRPr="00423119" w:rsidR="00CC2AD6" w:rsidP="002949AB" w:rsidRDefault="00CC2AD6" w14:paraId="52A92414" w14:textId="32A87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Podstawowe pojęcia w nauczaniu języków obcych.</w:t>
            </w:r>
          </w:p>
        </w:tc>
      </w:tr>
      <w:tr w:rsidRPr="00FC5D0B" w:rsidR="0085747A" w:rsidTr="009D328D" w14:paraId="2F2A287B" w14:textId="77777777">
        <w:tc>
          <w:tcPr>
            <w:tcW w:w="9520" w:type="dxa"/>
          </w:tcPr>
          <w:p w:rsidRPr="00423119" w:rsidR="0085747A" w:rsidP="00B50AA8" w:rsidRDefault="00AD4802" w14:paraId="0C68E51C" w14:textId="4C18D3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Społeczne, przyrodnicze i lingwistyczne uwarunkowania edukacji językowej dzieci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4231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 xml:space="preserve">rozwój </w:t>
            </w:r>
            <w:r w:rsidRPr="00423119" w:rsidR="00B50AA8">
              <w:rPr>
                <w:rFonts w:ascii="Corbel" w:hAnsi="Corbel"/>
                <w:sz w:val="24"/>
                <w:szCs w:val="24"/>
              </w:rPr>
              <w:t>dwujęzyczności u dzieci</w:t>
            </w:r>
            <w:r w:rsidRPr="00423119" w:rsidR="00044D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FC5D0B" w:rsidR="0085747A" w:rsidTr="009D328D" w14:paraId="19E95531" w14:textId="77777777">
        <w:tc>
          <w:tcPr>
            <w:tcW w:w="9520" w:type="dxa"/>
          </w:tcPr>
          <w:p w:rsidRPr="00423119" w:rsidR="0085747A" w:rsidP="00B50AA8" w:rsidRDefault="00AD4802" w14:paraId="7F5FD132" w14:textId="29B986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Miejsce języków obcych w edukacji przedszkolnej i wczesnoszkolnej. </w:t>
            </w:r>
            <w:r w:rsidRPr="00423119" w:rsidR="00423119">
              <w:rPr>
                <w:rFonts w:ascii="Corbel" w:hAnsi="Corbel"/>
                <w:sz w:val="24"/>
                <w:szCs w:val="24"/>
              </w:rPr>
              <w:t>Prawo oświatowe a nauczanie języka obcego.</w:t>
            </w:r>
          </w:p>
        </w:tc>
      </w:tr>
      <w:tr w:rsidRPr="00FC5D0B" w:rsidR="00AD4678" w:rsidTr="009D328D" w14:paraId="4316C7D5" w14:textId="77777777">
        <w:tc>
          <w:tcPr>
            <w:tcW w:w="9520" w:type="dxa"/>
          </w:tcPr>
          <w:p w:rsidRPr="00423119" w:rsidR="00AD4678" w:rsidP="00AD4802" w:rsidRDefault="00AD4802" w14:paraId="481E079C" w14:textId="3BBEB2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Dydaktyka języków obcych a inne dziedziny wiedzy o człowieku i komunikacji językowej.</w:t>
            </w:r>
          </w:p>
        </w:tc>
      </w:tr>
      <w:tr w:rsidRPr="00FC5D0B" w:rsidR="006E091C" w:rsidTr="009D328D" w14:paraId="3A285C87" w14:textId="77777777">
        <w:tc>
          <w:tcPr>
            <w:tcW w:w="9520" w:type="dxa"/>
          </w:tcPr>
          <w:p w:rsidRPr="00423119" w:rsidR="006E091C" w:rsidP="00AD4802" w:rsidRDefault="006E091C" w14:paraId="6671E343" w14:textId="1722C3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091C">
              <w:rPr>
                <w:rFonts w:ascii="Corbel" w:hAnsi="Corbel"/>
                <w:sz w:val="24"/>
                <w:szCs w:val="24"/>
              </w:rPr>
              <w:t>Wybrane podejścia, metody i techniki nauczania języków obcych dzieci. Rola nauczyciela w nauczaniu języka obcego.</w:t>
            </w:r>
          </w:p>
        </w:tc>
      </w:tr>
      <w:tr w:rsidRPr="00FC5D0B" w:rsidR="00AD4678" w:rsidTr="009D328D" w14:paraId="221906D4" w14:textId="77777777">
        <w:tc>
          <w:tcPr>
            <w:tcW w:w="9520" w:type="dxa"/>
          </w:tcPr>
          <w:p w:rsidRPr="00423119" w:rsidR="00AD4678" w:rsidP="009C54AE" w:rsidRDefault="00991193" w14:paraId="78E91D61" w14:textId="6C885F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Błąd </w:t>
            </w:r>
            <w:r w:rsidRPr="00423119" w:rsidR="00C22D10">
              <w:rPr>
                <w:rFonts w:ascii="Corbel" w:hAnsi="Corbel"/>
                <w:sz w:val="24"/>
                <w:szCs w:val="24"/>
              </w:rPr>
              <w:t xml:space="preserve">i informacja zwrotna </w:t>
            </w:r>
            <w:r w:rsidRPr="00423119">
              <w:rPr>
                <w:rFonts w:ascii="Corbel" w:hAnsi="Corbel"/>
                <w:sz w:val="24"/>
                <w:szCs w:val="24"/>
              </w:rPr>
              <w:t xml:space="preserve">w nauczaniu języka obcego. </w:t>
            </w:r>
          </w:p>
        </w:tc>
      </w:tr>
      <w:tr w:rsidRPr="00FC5D0B" w:rsidR="00B50AA8" w:rsidTr="009D328D" w14:paraId="6448D258" w14:textId="77777777">
        <w:tc>
          <w:tcPr>
            <w:tcW w:w="9520" w:type="dxa"/>
          </w:tcPr>
          <w:p w:rsidRPr="00423119" w:rsidR="00B50AA8" w:rsidP="00AD4678" w:rsidRDefault="00B50AA8" w14:paraId="10B3FEF6" w14:textId="390AD3A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Nauczanie języka obcego dzieci w kontekście rozwoju ich świadomości wielokulturowej</w:t>
            </w:r>
            <w:r w:rsidR="00242C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bookmarkEnd w:id="1"/>
    </w:tbl>
    <w:p w:rsidRPr="009C54AE" w:rsidR="0085747A" w:rsidP="009C54AE" w:rsidRDefault="0085747A" w14:paraId="2775ED2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218AFE9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821724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328D" w14:paraId="6D97BDF5" w14:textId="77777777">
        <w:tc>
          <w:tcPr>
            <w:tcW w:w="9520" w:type="dxa"/>
          </w:tcPr>
          <w:p w:rsidRPr="009C54AE" w:rsidR="0085747A" w:rsidP="009C54AE" w:rsidRDefault="0085747A" w14:paraId="762B137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name="_Hlk113476480" w:id="2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D328D" w14:paraId="57499764" w14:textId="77777777">
        <w:tc>
          <w:tcPr>
            <w:tcW w:w="9520" w:type="dxa"/>
          </w:tcPr>
          <w:p w:rsidRPr="00423119" w:rsidR="0085747A" w:rsidP="009C54AE" w:rsidRDefault="00CC2AD6" w14:paraId="08664AA0" w14:textId="2CE71B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Cele nauczania języka obcego i rodzaje motywacji.</w:t>
            </w:r>
            <w:r w:rsidRPr="00423119" w:rsidR="00B50AA8">
              <w:rPr>
                <w:rFonts w:ascii="Corbel" w:hAnsi="Corbel"/>
                <w:sz w:val="24"/>
                <w:szCs w:val="24"/>
              </w:rPr>
              <w:t xml:space="preserve"> Kompetencje językowe</w:t>
            </w:r>
            <w:r w:rsidR="00242C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D328D" w14:paraId="201C036B" w14:textId="77777777">
        <w:tc>
          <w:tcPr>
            <w:tcW w:w="9520" w:type="dxa"/>
          </w:tcPr>
          <w:p w:rsidRPr="00423119" w:rsidR="0085747A" w:rsidP="00B50AA8" w:rsidRDefault="00CC2AD6" w14:paraId="3D41CB2B" w14:textId="4D5E09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Rola języka ojczystego na lekcji języka obcego. </w:t>
            </w:r>
          </w:p>
        </w:tc>
      </w:tr>
      <w:tr w:rsidRPr="009C54AE" w:rsidR="00991193" w:rsidTr="009D328D" w14:paraId="147925F7" w14:textId="77777777">
        <w:tc>
          <w:tcPr>
            <w:tcW w:w="9520" w:type="dxa"/>
          </w:tcPr>
          <w:p w:rsidRPr="00423119" w:rsidR="00991193" w:rsidP="00991193" w:rsidRDefault="00991193" w14:paraId="73FB8DBB" w14:textId="6AB177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Materiały glottodydaktyczne w nauczaniu języka obcego – dobór i przygotowanie.</w:t>
            </w:r>
          </w:p>
        </w:tc>
      </w:tr>
      <w:tr w:rsidRPr="009C54AE" w:rsidR="00991193" w:rsidTr="009D328D" w14:paraId="3DD4F50C" w14:textId="77777777">
        <w:tc>
          <w:tcPr>
            <w:tcW w:w="9520" w:type="dxa"/>
          </w:tcPr>
          <w:p w:rsidRPr="00423119" w:rsidR="00991193" w:rsidP="00B50AA8" w:rsidRDefault="00423119" w14:paraId="7A58DAF5" w14:textId="062E67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Planowanie działań na rzecz rozwoju własnych kompetencji językowych i pedagogicznych.</w:t>
            </w:r>
          </w:p>
        </w:tc>
      </w:tr>
      <w:tr w:rsidRPr="009C54AE" w:rsidR="00B50AA8" w:rsidTr="009D328D" w14:paraId="0A1263D4" w14:textId="77777777">
        <w:tc>
          <w:tcPr>
            <w:tcW w:w="9520" w:type="dxa"/>
          </w:tcPr>
          <w:p w:rsidRPr="00423119" w:rsidR="00B50AA8" w:rsidP="00991193" w:rsidRDefault="00B50AA8" w14:paraId="70766BCC" w14:textId="75BC57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Strategie zabawowe i zadaniowe w uczeniu się języka obcego.</w:t>
            </w:r>
          </w:p>
        </w:tc>
      </w:tr>
      <w:tr w:rsidRPr="009C54AE" w:rsidR="00991193" w:rsidTr="009D328D" w14:paraId="0348DD9B" w14:textId="77777777">
        <w:tc>
          <w:tcPr>
            <w:tcW w:w="9520" w:type="dxa"/>
          </w:tcPr>
          <w:p w:rsidRPr="00423119" w:rsidR="00991193" w:rsidP="00991193" w:rsidRDefault="00AD4802" w14:paraId="2AC93026" w14:textId="005F12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Kontekst kulturowy w nauczaniu języka obcego.</w:t>
            </w:r>
          </w:p>
        </w:tc>
      </w:tr>
      <w:tr w:rsidRPr="009C54AE" w:rsidR="00991193" w:rsidTr="009D328D" w14:paraId="24197FF4" w14:textId="77777777">
        <w:tc>
          <w:tcPr>
            <w:tcW w:w="9520" w:type="dxa"/>
          </w:tcPr>
          <w:p w:rsidRPr="00423119" w:rsidR="00991193" w:rsidP="00991193" w:rsidRDefault="00423119" w14:paraId="0C2C8C92" w14:textId="4905FF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Planowanie lekcji języka obcego. </w:t>
            </w:r>
          </w:p>
        </w:tc>
      </w:tr>
      <w:bookmarkEnd w:id="2"/>
    </w:tbl>
    <w:p w:rsidRPr="009C54AE" w:rsidR="0085747A" w:rsidP="009C54AE" w:rsidRDefault="0085747A" w14:paraId="6DBBEEB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3A3" w:rsidP="009C54AE" w:rsidRDefault="00F853A3" w14:paraId="331ADAF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85747A" w:rsidP="009C54AE" w:rsidRDefault="009F4610" w14:paraId="5DC0FFCC" w14:textId="4FE584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50222C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E21E7D" w:rsidP="009C54AE" w:rsidRDefault="00153C41" w14:paraId="4A221E38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w:rsidR="00153C41" w:rsidP="009C54AE" w:rsidRDefault="00153C41" w14:paraId="19EE24E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P="009C54AE" w:rsidRDefault="00153C41" w14:paraId="600BAF73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Pr="00153C41" w:rsidR="0085747A" w:rsidP="009C54AE" w:rsidRDefault="00153C41" w14:paraId="3B56CBA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0BD0CA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P="009C54AE" w:rsidRDefault="00E960BB" w14:paraId="63F72BC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853A3" w:rsidR="00E960BB" w:rsidP="009C54AE" w:rsidRDefault="00F853A3" w14:paraId="1C569595" w14:textId="3928DBD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 w:rsidR="00F90009">
        <w:rPr>
          <w:rFonts w:ascii="Corbel" w:hAnsi="Corbel"/>
          <w:b w:val="0"/>
          <w:bCs/>
          <w:smallCaps w:val="0"/>
          <w:szCs w:val="24"/>
        </w:rPr>
        <w:t>projekt indywidu</w:t>
      </w:r>
      <w:r w:rsidR="00FC5D0B">
        <w:rPr>
          <w:rFonts w:ascii="Corbel" w:hAnsi="Corbel"/>
          <w:b w:val="0"/>
          <w:bCs/>
          <w:smallCaps w:val="0"/>
          <w:szCs w:val="24"/>
        </w:rPr>
        <w:t>al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:rsidR="00E960BB" w:rsidP="009C54AE" w:rsidRDefault="00E960BB" w14:paraId="40B542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04C0677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44F27F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BBCE4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89239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CA8485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40A4C7E5" w14:textId="77777777">
        <w:tc>
          <w:tcPr>
            <w:tcW w:w="1985" w:type="dxa"/>
            <w:vAlign w:val="center"/>
          </w:tcPr>
          <w:p w:rsidRPr="009C54AE" w:rsidR="0085747A" w:rsidP="009C54AE" w:rsidRDefault="0071620A" w14:paraId="2EEB24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0DE4B4AC" w14:textId="7AA76A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50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9C54AE" w:rsidR="0085747A" w:rsidP="009C54AE" w:rsidRDefault="009F4610" w14:paraId="19F3E0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3BF2F3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283AD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7F65EA1F" w14:textId="77777777">
        <w:tc>
          <w:tcPr>
            <w:tcW w:w="1985" w:type="dxa"/>
          </w:tcPr>
          <w:p w:rsidRPr="009C54AE" w:rsidR="0085747A" w:rsidP="009C54AE" w:rsidRDefault="0085747A" w14:paraId="0C956A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3950F0" w:rsidR="0085747A" w:rsidP="000B5E60" w:rsidRDefault="000536AB" w14:paraId="5B1D76C0" w14:textId="4F3BD2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36AB">
              <w:rPr>
                <w:rFonts w:ascii="Corbel" w:hAnsi="Corbel"/>
                <w:sz w:val="24"/>
                <w:szCs w:val="24"/>
              </w:rPr>
              <w:t xml:space="preserve">egzamin pisemny, projekty, </w:t>
            </w:r>
            <w:r w:rsidRPr="00C608EF">
              <w:rPr>
                <w:rFonts w:ascii="Corbel" w:hAnsi="Corbel"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14619A37" w14:textId="1E0E86D5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85747A" w:rsidTr="00C05F44" w14:paraId="7E585DF2" w14:textId="77777777">
        <w:tc>
          <w:tcPr>
            <w:tcW w:w="1985" w:type="dxa"/>
          </w:tcPr>
          <w:p w:rsidRPr="009C54AE" w:rsidR="0085747A" w:rsidP="009C54AE" w:rsidRDefault="0085747A" w14:paraId="03D3A5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3950F0" w:rsidR="0085747A" w:rsidP="000B5E60" w:rsidRDefault="003950F0" w14:paraId="69875514" w14:textId="2B6A13F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07D7D6CE" w14:textId="64349BAD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5D2302AC" w14:textId="77777777">
        <w:tc>
          <w:tcPr>
            <w:tcW w:w="1985" w:type="dxa"/>
          </w:tcPr>
          <w:p w:rsidRPr="009C54AE" w:rsidR="00F5360B" w:rsidP="009C54AE" w:rsidRDefault="00F853A3" w14:paraId="60F5D0BE" w14:textId="7B20D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3950F0" w:rsidR="00F5360B" w:rsidP="000B5E60" w:rsidRDefault="003950F0" w14:paraId="51560182" w14:textId="2B655B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F5360B" w:rsidP="003950F0" w:rsidRDefault="003950F0" w14:paraId="6B84B50F" w14:textId="514522F3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3E538157" w14:textId="77777777">
        <w:tc>
          <w:tcPr>
            <w:tcW w:w="1985" w:type="dxa"/>
          </w:tcPr>
          <w:p w:rsidRPr="009C54AE" w:rsidR="00F5360B" w:rsidP="009C54AE" w:rsidRDefault="00F853A3" w14:paraId="091A5F69" w14:textId="3EB26B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3950F0" w:rsidR="00F5360B" w:rsidP="000B5E60" w:rsidRDefault="000536AB" w14:paraId="53CAF0D2" w14:textId="4A36DC3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536AB">
              <w:rPr>
                <w:rFonts w:ascii="Corbel" w:hAnsi="Corbel"/>
                <w:sz w:val="24"/>
                <w:szCs w:val="24"/>
              </w:rPr>
              <w:t>projekty, sprawdzian pisemny</w:t>
            </w:r>
            <w:r w:rsidRPr="003950F0" w:rsid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B85928A" w14:textId="0225120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750852A9" w14:textId="77777777">
        <w:tc>
          <w:tcPr>
            <w:tcW w:w="1985" w:type="dxa"/>
          </w:tcPr>
          <w:p w:rsidRPr="009C54AE" w:rsidR="00F5360B" w:rsidP="009C54AE" w:rsidRDefault="00F853A3" w14:paraId="766EE610" w14:textId="7B97D6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3950F0" w:rsidR="00F5360B" w:rsidP="000B5E60" w:rsidRDefault="003950F0" w14:paraId="177CEF5F" w14:textId="443F2D8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EF7D738" w14:textId="55718C5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6BB77DDB" w14:textId="77777777">
        <w:tc>
          <w:tcPr>
            <w:tcW w:w="1985" w:type="dxa"/>
          </w:tcPr>
          <w:p w:rsidRPr="009C54AE" w:rsidR="00F5360B" w:rsidP="009C54AE" w:rsidRDefault="00F853A3" w14:paraId="5B043FDB" w14:textId="3ECB68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AD4802" w:rsidR="00F5360B" w:rsidP="000B5E60" w:rsidRDefault="000536AB" w14:paraId="4D129CDC" w14:textId="58E031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08EF">
              <w:rPr>
                <w:rFonts w:ascii="Corbel" w:hAnsi="Corbel"/>
                <w:sz w:val="24"/>
                <w:szCs w:val="24"/>
              </w:rPr>
              <w:t>projekty,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D4802" w:rsidR="00AD4802">
              <w:rPr>
                <w:rFonts w:ascii="Corbel" w:hAnsi="Corbel"/>
                <w:sz w:val="24"/>
                <w:szCs w:val="24"/>
              </w:rPr>
              <w:t>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AD4802" w14:paraId="5E1877C4" w14:textId="1E2A2994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1F1907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1E35F3C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6D652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4D1C63F9" w14:textId="77777777">
        <w:tc>
          <w:tcPr>
            <w:tcW w:w="9670" w:type="dxa"/>
          </w:tcPr>
          <w:p w:rsidRPr="009C54AE" w:rsidR="0085747A" w:rsidP="007A2B2D" w:rsidRDefault="00463E91" w14:paraId="37172D2B" w14:textId="3132F7E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kolokwium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:rsidR="00923D7D" w:rsidP="007A2B2D" w:rsidRDefault="004668A2" w14:paraId="0F2CA00B" w14:textId="258AB86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A2">
              <w:rPr>
                <w:rFonts w:ascii="Corbel" w:hAnsi="Corbel"/>
                <w:b w:val="0"/>
                <w:smallCaps w:val="0"/>
                <w:szCs w:val="24"/>
              </w:rPr>
              <w:t>Egzamin pisemny zawierający pytania zamknięte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i otwarte,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sprawdzające efekty kształcenia dotyczące wiedzy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i efekty kształcenia związane z umiejętnościami wykorzystania przyswojonej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wiedzy i stopniem opanowania kompetencji społecznych.</w:t>
            </w:r>
          </w:p>
          <w:p w:rsidR="004668A2" w:rsidP="007A2B2D" w:rsidRDefault="004668A2" w14:paraId="765DB2C2" w14:textId="039FC1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8607E" w:rsidR="00463E91" w:rsidP="007A2B2D" w:rsidRDefault="00463E91" w14:paraId="37DD48BC" w14:textId="15DE32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:rsidRPr="00C8607E" w:rsidR="00463E91" w:rsidP="007A2B2D" w:rsidRDefault="00463E91" w14:paraId="3F3C161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72E4D" w:rsidR="00463E91" w:rsidP="007A2B2D" w:rsidRDefault="00463E91" w14:paraId="340B3F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DC4FD4" w:rsidP="007A2B2D" w:rsidRDefault="00DC4FD4" w14:paraId="7CA3C846" w14:textId="7DDBC9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 w:rsidR="0048709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trzech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projektów, indywidu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dwóch grupowych,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DC4FD4" w:rsidP="007A2B2D" w:rsidRDefault="00DC4FD4" w14:paraId="10DD60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zaliczenie 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463E91" w:rsidP="007A2B2D" w:rsidRDefault="00DC4FD4" w14:paraId="2E82D539" w14:textId="3AFCB6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:rsidR="00463E91" w:rsidP="007A2B2D" w:rsidRDefault="00463E91" w14:paraId="6C3AB0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4FD4" w:rsidP="007A2B2D" w:rsidRDefault="007A2B2D" w14:paraId="487A9278" w14:textId="04AFE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  <w:p w:rsidR="00463E91" w:rsidP="007A2B2D" w:rsidRDefault="00463E91" w14:paraId="229481BF" w14:textId="7290FC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sprawdzian pisemny w formie </w:t>
            </w:r>
            <w:r w:rsidR="00DC4FD4">
              <w:rPr>
                <w:rFonts w:ascii="Corbel" w:hAnsi="Corbel"/>
                <w:b w:val="0"/>
                <w:smallCaps w:val="0"/>
                <w:szCs w:val="24"/>
              </w:rPr>
              <w:t>pytań zamkniętych i zadań otwartych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463E91" w:rsidP="007A2B2D" w:rsidRDefault="00463E91" w14:paraId="364232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3E91" w:rsidP="007A2B2D" w:rsidRDefault="00463E91" w14:paraId="249A7E4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Pr="003032AB" w:rsidR="00463E91" w:rsidP="007A2B2D" w:rsidRDefault="00463E91" w14:paraId="55EC2E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60BF1A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Pr="003032AB" w:rsidR="00463E91" w:rsidP="007A2B2D" w:rsidRDefault="00463E91" w14:paraId="1E5D966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Pr="003032AB" w:rsidR="00463E91" w:rsidP="007A2B2D" w:rsidRDefault="00463E91" w14:paraId="075FF93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Pr="003032AB" w:rsidR="00463E91" w:rsidP="007A2B2D" w:rsidRDefault="00463E91" w14:paraId="07E94A6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Pr="003032AB" w:rsidR="00463E91" w:rsidP="007A2B2D" w:rsidRDefault="00463E91" w14:paraId="1BD79EC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Pr="003032AB" w:rsidR="00463E91" w:rsidP="007A2B2D" w:rsidRDefault="00463E91" w14:paraId="39F2A723" w14:textId="33CF4D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C608EF" w:rsidR="00A477E3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:rsidR="00463E91" w:rsidP="007A2B2D" w:rsidRDefault="00463E91" w14:paraId="2D02ACB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4D1A8B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:rsidRPr="009C54AE" w:rsidR="0085747A" w:rsidP="009C54AE" w:rsidRDefault="0085747A" w14:paraId="3E047C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53425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CA06A4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11972C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2FE2B323" w14:paraId="7D7ECC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854AE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3BD3AA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2FE2B323" w14:paraId="2DDA5C8F" w14:textId="77777777">
        <w:tc>
          <w:tcPr>
            <w:tcW w:w="4962" w:type="dxa"/>
            <w:tcMar/>
          </w:tcPr>
          <w:p w:rsidRPr="009C54AE" w:rsidR="0085747A" w:rsidP="009A4E11" w:rsidRDefault="00C61DC5" w14:paraId="047A923F" w14:textId="21CE56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6D493DF2" w14:textId="2F5DAE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FE2B323" w:rsidR="008F0004">
              <w:rPr>
                <w:rFonts w:ascii="Corbel" w:hAnsi="Corbel"/>
                <w:sz w:val="24"/>
                <w:szCs w:val="24"/>
              </w:rPr>
              <w:t>30</w:t>
            </w:r>
            <w:r w:rsidRPr="2FE2B323" w:rsidR="00085E55">
              <w:rPr>
                <w:rFonts w:ascii="Corbel" w:hAnsi="Corbel"/>
                <w:sz w:val="24"/>
                <w:szCs w:val="24"/>
              </w:rPr>
              <w:t xml:space="preserve"> </w:t>
            </w:r>
            <w:r w:rsidRPr="2FE2B323" w:rsidR="008F0004">
              <w:rPr>
                <w:rFonts w:ascii="Corbel" w:hAnsi="Corbel"/>
                <w:sz w:val="24"/>
                <w:szCs w:val="24"/>
              </w:rPr>
              <w:t>(</w:t>
            </w:r>
            <w:r w:rsidRPr="2FE2B323" w:rsidR="008F0004">
              <w:rPr>
                <w:rFonts w:ascii="Corbel" w:hAnsi="Corbel"/>
                <w:sz w:val="24"/>
                <w:szCs w:val="24"/>
              </w:rPr>
              <w:t>15 wykład i 15 ćwiczenia)</w:t>
            </w:r>
          </w:p>
        </w:tc>
      </w:tr>
      <w:tr w:rsidRPr="009C54AE" w:rsidR="00C61DC5" w:rsidTr="2FE2B323" w14:paraId="420D2A0C" w14:textId="77777777">
        <w:tc>
          <w:tcPr>
            <w:tcW w:w="4962" w:type="dxa"/>
            <w:tcMar/>
          </w:tcPr>
          <w:p w:rsidRPr="009C54AE" w:rsidR="00C61DC5" w:rsidP="009C54AE" w:rsidRDefault="00C61DC5" w14:paraId="2D1DA6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6581B555" w14:textId="04721C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FE2B323" w:rsidR="00C61DC5">
              <w:rPr>
                <w:rFonts w:ascii="Corbel" w:hAnsi="Corbel"/>
                <w:sz w:val="24"/>
                <w:szCs w:val="24"/>
              </w:rPr>
              <w:t xml:space="preserve">(udział </w:t>
            </w:r>
            <w:r w:rsidRPr="2FE2B323" w:rsidR="00C61DC5">
              <w:rPr>
                <w:rFonts w:ascii="Corbel" w:hAnsi="Corbel"/>
                <w:sz w:val="24"/>
                <w:szCs w:val="24"/>
              </w:rPr>
              <w:t>w egzaminie</w:t>
            </w:r>
            <w:r w:rsidRPr="2FE2B323" w:rsidR="00C61DC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Mar/>
          </w:tcPr>
          <w:p w:rsidRPr="009C54AE" w:rsidR="00C61DC5" w:rsidP="009C54AE" w:rsidRDefault="006A40DC" w14:paraId="3C166428" w14:textId="16EAFD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C61DC5" w:rsidTr="2FE2B323" w14:paraId="2FD5ACD2" w14:textId="77777777">
        <w:tc>
          <w:tcPr>
            <w:tcW w:w="4962" w:type="dxa"/>
            <w:tcMar/>
          </w:tcPr>
          <w:p w:rsidRPr="009C54AE" w:rsidR="00C61DC5" w:rsidP="00085E55" w:rsidRDefault="00C61DC5" w14:paraId="0748B3DB" w14:textId="7DA706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egzaminu, 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sprawdzianu pisemnego, przygotowanie projektów. </w:t>
            </w:r>
          </w:p>
        </w:tc>
        <w:tc>
          <w:tcPr>
            <w:tcW w:w="4677" w:type="dxa"/>
            <w:tcMar/>
          </w:tcPr>
          <w:p w:rsidRPr="009C54AE" w:rsidR="00C61DC5" w:rsidP="009C54AE" w:rsidRDefault="009F6261" w14:paraId="0B289B2C" w14:textId="2776D6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A40D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9C54AE" w:rsidR="0085747A" w:rsidTr="2FE2B323" w14:paraId="25503196" w14:textId="77777777">
        <w:tc>
          <w:tcPr>
            <w:tcW w:w="4962" w:type="dxa"/>
            <w:tcMar/>
          </w:tcPr>
          <w:p w:rsidRPr="009C54AE" w:rsidR="0085747A" w:rsidP="009C54AE" w:rsidRDefault="0085747A" w14:paraId="3353B2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EE4422" w14:paraId="2D0148BC" w14:textId="735246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2FE2B323" w14:paraId="7758E39C" w14:textId="77777777">
        <w:tc>
          <w:tcPr>
            <w:tcW w:w="4962" w:type="dxa"/>
            <w:tcMar/>
          </w:tcPr>
          <w:p w:rsidRPr="009C54AE" w:rsidR="0085747A" w:rsidP="009C54AE" w:rsidRDefault="0085747A" w14:paraId="108B00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3F9CA453" w14:textId="3E1F60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2820C13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BA2652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01060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F583FA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2001B45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78DEB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230A75" w14:paraId="5A8D18DF" w14:textId="60B94F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Pr="009C54AE" w:rsidR="0085747A" w:rsidTr="0071620A" w14:paraId="686CAE2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92314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230A75" w14:paraId="21D0F5A6" w14:textId="7D03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Pr="009C54AE" w:rsidR="003E1941" w:rsidP="009C54AE" w:rsidRDefault="003E1941" w14:paraId="2C63027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6D633E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136E98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0E820B51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E64EE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70455" w:rsidR="00F5360B" w:rsidP="0095224F" w:rsidRDefault="00F5360B" w14:paraId="191CF60F" w14:textId="6105AD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Janowska, I., Planowanie lekcji języka obcego. Podręcznik i poradnik dla nauczycieli języków obcych,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TAiWPN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Kraków, 2016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470455" w:rsidR="005231FA" w:rsidP="0095224F" w:rsidRDefault="005231FA" w14:paraId="25159C7E" w14:textId="7486D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Komorowska H. (red.)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Skuteczna nauka języka obcego. Struktura 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i przebieg zajęć językowych, CODN</w:t>
            </w:r>
            <w:r w:rsidRPr="00470455" w:rsidR="0095224F"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:rsidRPr="00470455" w:rsidR="005224F3" w:rsidP="0095224F" w:rsidRDefault="005224F3" w14:paraId="477E2149" w14:textId="2B60E3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Wójcik K., Nauczanie języka angielskiego w edukacji wczesnoszkolnej </w:t>
            </w:r>
          </w:p>
          <w:p w:rsidRPr="00470455" w:rsidR="005224F3" w:rsidP="0095224F" w:rsidRDefault="005224F3" w14:paraId="4CCFD1A0" w14:textId="091A3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i przedszkolnej,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Witanet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5224F3" w:rsidP="009344CE" w:rsidRDefault="005224F3" w14:paraId="777EA7A7" w14:textId="02F766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Erenc-Grygoruk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G</w:t>
            </w:r>
            <w:r w:rsidRPr="00470455" w:rsidR="00EE442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, Nauczanie języków obcych w edukacji wczesnoszkolnej, Oficyna Wydawnicza Impuls, Kraków 2013.</w:t>
            </w:r>
          </w:p>
          <w:p w:rsidRPr="00DE4946" w:rsidR="00C608EF" w:rsidP="00646359" w:rsidRDefault="00C608EF" w14:paraId="14D37026" w14:textId="1FE94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08EF">
              <w:rPr>
                <w:rFonts w:ascii="Corbel" w:hAnsi="Corbel"/>
                <w:b w:val="0"/>
                <w:smallCaps w:val="0"/>
                <w:szCs w:val="24"/>
              </w:rPr>
              <w:t xml:space="preserve">Treści z wybranych źródeł elektronicznych (m.in. ustawy i rozporządzenia odnoszące się do oświaty). </w:t>
            </w:r>
          </w:p>
        </w:tc>
      </w:tr>
      <w:tr w:rsidRPr="00487094" w:rsidR="0085747A" w:rsidTr="0071620A" w14:paraId="41D066F2" w14:textId="77777777">
        <w:trPr>
          <w:trHeight w:val="397"/>
        </w:trPr>
        <w:tc>
          <w:tcPr>
            <w:tcW w:w="7513" w:type="dxa"/>
          </w:tcPr>
          <w:p w:rsidR="0085747A" w:rsidP="009344CE" w:rsidRDefault="0085747A" w14:paraId="12C7F8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5360B" w:rsidP="009344CE" w:rsidRDefault="00F5360B" w14:paraId="5248C920" w14:textId="14BFBAC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:rsidR="005231FA" w:rsidP="009344CE" w:rsidRDefault="005231FA" w14:paraId="6D9D0967" w14:textId="16995E34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:rsidR="005231FA" w:rsidP="009344CE" w:rsidRDefault="005231FA" w14:paraId="0EB058A8" w14:textId="3F7214E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:rsidR="00F5360B" w:rsidP="009344CE" w:rsidRDefault="005224F3" w14:paraId="5957832A" w14:textId="478FC1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Kurpaska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Teaching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English to Young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Learners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Naukowe PWN, Warszawa 2012.</w:t>
            </w:r>
          </w:p>
          <w:p w:rsidRPr="005224F3" w:rsidR="005224F3" w:rsidP="009344CE" w:rsidRDefault="005224F3" w14:paraId="2DF8EE08" w14:textId="1A6CF52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:rsidRPr="005224F3" w:rsidR="0085747A" w:rsidP="009C54AE" w:rsidRDefault="0085747A" w14:paraId="730A3B0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5224F3" w:rsidR="0085747A" w:rsidP="009C54AE" w:rsidRDefault="0085747A" w14:paraId="6A87C26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85747A" w:rsidP="00F83B28" w:rsidRDefault="0085747A" w14:paraId="7539C64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8C6" w:rsidP="00C16ABF" w:rsidRDefault="00C668C6" w14:paraId="15194A12" w14:textId="77777777">
      <w:pPr>
        <w:spacing w:after="0" w:line="240" w:lineRule="auto"/>
      </w:pPr>
      <w:r>
        <w:separator/>
      </w:r>
    </w:p>
  </w:endnote>
  <w:endnote w:type="continuationSeparator" w:id="0">
    <w:p w:rsidR="00C668C6" w:rsidP="00C16ABF" w:rsidRDefault="00C668C6" w14:paraId="2E9F2C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8C6" w:rsidP="00C16ABF" w:rsidRDefault="00C668C6" w14:paraId="33CB7C16" w14:textId="77777777">
      <w:pPr>
        <w:spacing w:after="0" w:line="240" w:lineRule="auto"/>
      </w:pPr>
      <w:r>
        <w:separator/>
      </w:r>
    </w:p>
  </w:footnote>
  <w:footnote w:type="continuationSeparator" w:id="0">
    <w:p w:rsidR="00C668C6" w:rsidP="00C16ABF" w:rsidRDefault="00C668C6" w14:paraId="3C09EA62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39BBAC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2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4D85"/>
    <w:rsid w:val="000536AB"/>
    <w:rsid w:val="0006430A"/>
    <w:rsid w:val="00070ED6"/>
    <w:rsid w:val="000742DC"/>
    <w:rsid w:val="0008203A"/>
    <w:rsid w:val="00084C12"/>
    <w:rsid w:val="00085E55"/>
    <w:rsid w:val="000864AA"/>
    <w:rsid w:val="0009462C"/>
    <w:rsid w:val="00094B12"/>
    <w:rsid w:val="0009602D"/>
    <w:rsid w:val="00096C46"/>
    <w:rsid w:val="000A296F"/>
    <w:rsid w:val="000A2A28"/>
    <w:rsid w:val="000B15C8"/>
    <w:rsid w:val="000B192D"/>
    <w:rsid w:val="000B28EE"/>
    <w:rsid w:val="000B3E37"/>
    <w:rsid w:val="000B5E60"/>
    <w:rsid w:val="000D04B0"/>
    <w:rsid w:val="000F1C57"/>
    <w:rsid w:val="000F5615"/>
    <w:rsid w:val="00115BEF"/>
    <w:rsid w:val="00124BFF"/>
    <w:rsid w:val="0012560E"/>
    <w:rsid w:val="00127108"/>
    <w:rsid w:val="00131699"/>
    <w:rsid w:val="00134B13"/>
    <w:rsid w:val="00146BC0"/>
    <w:rsid w:val="0015340C"/>
    <w:rsid w:val="00153C41"/>
    <w:rsid w:val="00154381"/>
    <w:rsid w:val="0016232A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56D"/>
    <w:rsid w:val="001D657B"/>
    <w:rsid w:val="001D7B54"/>
    <w:rsid w:val="001E0209"/>
    <w:rsid w:val="001F2CA2"/>
    <w:rsid w:val="00201ED7"/>
    <w:rsid w:val="0020496E"/>
    <w:rsid w:val="002144C0"/>
    <w:rsid w:val="0022477D"/>
    <w:rsid w:val="002278A9"/>
    <w:rsid w:val="00230A75"/>
    <w:rsid w:val="002336F9"/>
    <w:rsid w:val="0024028F"/>
    <w:rsid w:val="00242CF3"/>
    <w:rsid w:val="00244ABC"/>
    <w:rsid w:val="00256939"/>
    <w:rsid w:val="00281FF2"/>
    <w:rsid w:val="002857DE"/>
    <w:rsid w:val="00291567"/>
    <w:rsid w:val="002949AB"/>
    <w:rsid w:val="002A22BF"/>
    <w:rsid w:val="002A2389"/>
    <w:rsid w:val="002A671D"/>
    <w:rsid w:val="002B4D55"/>
    <w:rsid w:val="002B5EA0"/>
    <w:rsid w:val="002B6119"/>
    <w:rsid w:val="002C1F06"/>
    <w:rsid w:val="002D3375"/>
    <w:rsid w:val="002D6891"/>
    <w:rsid w:val="002D73D4"/>
    <w:rsid w:val="002F02A3"/>
    <w:rsid w:val="002F36BD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0F0"/>
    <w:rsid w:val="003A0A5B"/>
    <w:rsid w:val="003A1176"/>
    <w:rsid w:val="003B1B52"/>
    <w:rsid w:val="003C0BAE"/>
    <w:rsid w:val="003D1274"/>
    <w:rsid w:val="003D18A9"/>
    <w:rsid w:val="003D6CE2"/>
    <w:rsid w:val="003E1941"/>
    <w:rsid w:val="003E2FE6"/>
    <w:rsid w:val="003E49D5"/>
    <w:rsid w:val="003F38C0"/>
    <w:rsid w:val="00414E3C"/>
    <w:rsid w:val="0042244A"/>
    <w:rsid w:val="00423119"/>
    <w:rsid w:val="0042745A"/>
    <w:rsid w:val="00431D5C"/>
    <w:rsid w:val="004362C6"/>
    <w:rsid w:val="00437FA2"/>
    <w:rsid w:val="00445970"/>
    <w:rsid w:val="0045729E"/>
    <w:rsid w:val="00461EFC"/>
    <w:rsid w:val="00463E91"/>
    <w:rsid w:val="004652C2"/>
    <w:rsid w:val="004668A2"/>
    <w:rsid w:val="00470455"/>
    <w:rsid w:val="004706D1"/>
    <w:rsid w:val="00471326"/>
    <w:rsid w:val="0047598D"/>
    <w:rsid w:val="004840FD"/>
    <w:rsid w:val="00487094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4F3"/>
    <w:rsid w:val="005231FA"/>
    <w:rsid w:val="00526C94"/>
    <w:rsid w:val="005363C4"/>
    <w:rsid w:val="00536BDE"/>
    <w:rsid w:val="00541FA1"/>
    <w:rsid w:val="00543ACC"/>
    <w:rsid w:val="00563D8E"/>
    <w:rsid w:val="0056696D"/>
    <w:rsid w:val="00573EF9"/>
    <w:rsid w:val="00575DA0"/>
    <w:rsid w:val="0059484D"/>
    <w:rsid w:val="005A0855"/>
    <w:rsid w:val="005A3196"/>
    <w:rsid w:val="005C080F"/>
    <w:rsid w:val="005C55E5"/>
    <w:rsid w:val="005C696A"/>
    <w:rsid w:val="005E6536"/>
    <w:rsid w:val="005E6E85"/>
    <w:rsid w:val="005F31D2"/>
    <w:rsid w:val="0061029B"/>
    <w:rsid w:val="006113B6"/>
    <w:rsid w:val="00617230"/>
    <w:rsid w:val="00621CE1"/>
    <w:rsid w:val="00627FC9"/>
    <w:rsid w:val="00632D4F"/>
    <w:rsid w:val="00646359"/>
    <w:rsid w:val="00647FA8"/>
    <w:rsid w:val="00650C5F"/>
    <w:rsid w:val="00654934"/>
    <w:rsid w:val="006620D9"/>
    <w:rsid w:val="00671958"/>
    <w:rsid w:val="00675843"/>
    <w:rsid w:val="00682167"/>
    <w:rsid w:val="006910F5"/>
    <w:rsid w:val="00696477"/>
    <w:rsid w:val="006A40DC"/>
    <w:rsid w:val="006D050F"/>
    <w:rsid w:val="006D6139"/>
    <w:rsid w:val="006E091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E16"/>
    <w:rsid w:val="0078168C"/>
    <w:rsid w:val="00787155"/>
    <w:rsid w:val="00787C2A"/>
    <w:rsid w:val="00790E27"/>
    <w:rsid w:val="007A2B2D"/>
    <w:rsid w:val="007A4022"/>
    <w:rsid w:val="007A6E6E"/>
    <w:rsid w:val="007B23AB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004"/>
    <w:rsid w:val="008F12C9"/>
    <w:rsid w:val="008F6E29"/>
    <w:rsid w:val="00916188"/>
    <w:rsid w:val="00923D7D"/>
    <w:rsid w:val="009344CE"/>
    <w:rsid w:val="009508DF"/>
    <w:rsid w:val="00950DAC"/>
    <w:rsid w:val="0095224F"/>
    <w:rsid w:val="00954A07"/>
    <w:rsid w:val="00991193"/>
    <w:rsid w:val="00991851"/>
    <w:rsid w:val="00997F14"/>
    <w:rsid w:val="009A4E11"/>
    <w:rsid w:val="009A78D9"/>
    <w:rsid w:val="009C1331"/>
    <w:rsid w:val="009C3E31"/>
    <w:rsid w:val="009C54AE"/>
    <w:rsid w:val="009C788E"/>
    <w:rsid w:val="009D328D"/>
    <w:rsid w:val="009E3B41"/>
    <w:rsid w:val="009F3C5C"/>
    <w:rsid w:val="009F40F1"/>
    <w:rsid w:val="009F4610"/>
    <w:rsid w:val="009F6261"/>
    <w:rsid w:val="00A00ECC"/>
    <w:rsid w:val="00A01E0B"/>
    <w:rsid w:val="00A155EE"/>
    <w:rsid w:val="00A2245B"/>
    <w:rsid w:val="00A30110"/>
    <w:rsid w:val="00A36899"/>
    <w:rsid w:val="00A371F6"/>
    <w:rsid w:val="00A43BF6"/>
    <w:rsid w:val="00A477E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78"/>
    <w:rsid w:val="00AD4802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CE1"/>
    <w:rsid w:val="00B40ADB"/>
    <w:rsid w:val="00B43B77"/>
    <w:rsid w:val="00B43E80"/>
    <w:rsid w:val="00B4623B"/>
    <w:rsid w:val="00B50AA8"/>
    <w:rsid w:val="00B607DB"/>
    <w:rsid w:val="00B66529"/>
    <w:rsid w:val="00B75946"/>
    <w:rsid w:val="00B8056E"/>
    <w:rsid w:val="00B819C8"/>
    <w:rsid w:val="00B82308"/>
    <w:rsid w:val="00B90885"/>
    <w:rsid w:val="00BA5FE8"/>
    <w:rsid w:val="00BA64CA"/>
    <w:rsid w:val="00BB437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D10"/>
    <w:rsid w:val="00C26CB7"/>
    <w:rsid w:val="00C324C1"/>
    <w:rsid w:val="00C36992"/>
    <w:rsid w:val="00C546E2"/>
    <w:rsid w:val="00C56036"/>
    <w:rsid w:val="00C608EF"/>
    <w:rsid w:val="00C61DC5"/>
    <w:rsid w:val="00C668C6"/>
    <w:rsid w:val="00C67E92"/>
    <w:rsid w:val="00C70A26"/>
    <w:rsid w:val="00C766DF"/>
    <w:rsid w:val="00C94B98"/>
    <w:rsid w:val="00CA2B96"/>
    <w:rsid w:val="00CA5089"/>
    <w:rsid w:val="00CB42CB"/>
    <w:rsid w:val="00CC2AD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2F"/>
    <w:rsid w:val="00D552B2"/>
    <w:rsid w:val="00D608D1"/>
    <w:rsid w:val="00D74119"/>
    <w:rsid w:val="00D8075B"/>
    <w:rsid w:val="00D8678B"/>
    <w:rsid w:val="00DA2114"/>
    <w:rsid w:val="00DC4FD4"/>
    <w:rsid w:val="00DE09C0"/>
    <w:rsid w:val="00DE4946"/>
    <w:rsid w:val="00DE4A14"/>
    <w:rsid w:val="00DF320D"/>
    <w:rsid w:val="00DF71C8"/>
    <w:rsid w:val="00E129B8"/>
    <w:rsid w:val="00E21E7D"/>
    <w:rsid w:val="00E22FBC"/>
    <w:rsid w:val="00E24BF5"/>
    <w:rsid w:val="00E25338"/>
    <w:rsid w:val="00E412DD"/>
    <w:rsid w:val="00E51E44"/>
    <w:rsid w:val="00E607AF"/>
    <w:rsid w:val="00E63348"/>
    <w:rsid w:val="00E77E88"/>
    <w:rsid w:val="00E8107D"/>
    <w:rsid w:val="00E960BB"/>
    <w:rsid w:val="00EA2074"/>
    <w:rsid w:val="00EA4832"/>
    <w:rsid w:val="00EA4E9D"/>
    <w:rsid w:val="00EA7823"/>
    <w:rsid w:val="00EC4899"/>
    <w:rsid w:val="00ED03AB"/>
    <w:rsid w:val="00ED32D2"/>
    <w:rsid w:val="00EE32DE"/>
    <w:rsid w:val="00EE4422"/>
    <w:rsid w:val="00EE5457"/>
    <w:rsid w:val="00F070AB"/>
    <w:rsid w:val="00F17567"/>
    <w:rsid w:val="00F27A7B"/>
    <w:rsid w:val="00F31E7E"/>
    <w:rsid w:val="00F3730E"/>
    <w:rsid w:val="00F526AF"/>
    <w:rsid w:val="00F5360B"/>
    <w:rsid w:val="00F617C3"/>
    <w:rsid w:val="00F7066B"/>
    <w:rsid w:val="00F7400B"/>
    <w:rsid w:val="00F83B28"/>
    <w:rsid w:val="00F853A3"/>
    <w:rsid w:val="00F90009"/>
    <w:rsid w:val="00FA46E5"/>
    <w:rsid w:val="00FB7DBA"/>
    <w:rsid w:val="00FC1C25"/>
    <w:rsid w:val="00FC3F45"/>
    <w:rsid w:val="00FC5D0B"/>
    <w:rsid w:val="00FD503F"/>
    <w:rsid w:val="00FD7589"/>
    <w:rsid w:val="00FF016A"/>
    <w:rsid w:val="00FF1401"/>
    <w:rsid w:val="00FF5E7D"/>
    <w:rsid w:val="2FE2B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B1D4"/>
  <w15:docId w15:val="{BC07A036-66DA-4872-89B4-AFC35CF86E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2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D12C7-1D4C-4C1A-86E3-A2B66FCAB0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6442C-75AE-4187-B804-3CDA6756F7E0}"/>
</file>

<file path=customXml/itemProps3.xml><?xml version="1.0" encoding="utf-8"?>
<ds:datastoreItem xmlns:ds="http://schemas.openxmlformats.org/officeDocument/2006/customXml" ds:itemID="{4D7A569E-343E-4D86-BCA3-AD65F8BCC4DC}"/>
</file>

<file path=customXml/itemProps4.xml><?xml version="1.0" encoding="utf-8"?>
<ds:datastoreItem xmlns:ds="http://schemas.openxmlformats.org/officeDocument/2006/customXml" ds:itemID="{EBE9F8DA-E74E-43CA-9540-4DA67ED575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10</cp:revision>
  <cp:lastPrinted>2019-02-06T12:12:00Z</cp:lastPrinted>
  <dcterms:created xsi:type="dcterms:W3CDTF">2022-09-07T18:09:00Z</dcterms:created>
  <dcterms:modified xsi:type="dcterms:W3CDTF">2026-03-07T16:46:03Z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